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Oldham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Oldham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Oldham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Oldham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Oldham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Oldham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40.7% </w:t>
      </w:r>
      <w:r w:rsidRPr="004747BF">
        <w:rPr>
          <w:rFonts w:ascii="Libre Franklin Light" w:eastAsia="Times New Roman" w:hAnsi="Libre Franklin Light" w:cs="Calibri Light"/>
        </w:rPr>
        <w:t xml:space="preserve">of those respondents classified as PGSI 8+ in Oldham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Oldham is estimated to be </w:t>
      </w:r>
      <w:r w:rsidRPr="00773DF7">
        <w:rPr>
          <w:rFonts w:ascii="Libre Franklin Light" w:eastAsia="Times New Roman" w:hAnsi="Libre Franklin Light" w:cs="Calibri Light"/>
          <w:b/>
          <w:bCs/>
          <w:color w:val="C45911" w:themeColor="accent2" w:themeShade="BF"/>
        </w:rPr>
        <w:t xml:space="preserve">£4,175,341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Oldham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Oldham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ld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Oldham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ld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Oldham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ld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Oldham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Oldham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Oldham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Oldham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Oldham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£4,175,341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Oldham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£68,009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£1,406,474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£100,755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£51,952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£2,519,814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£4,175,341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Oldham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Oldham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Oldham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Oldham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Oldham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Oldham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3A8DF3F-79A5-49F7-8CDE-005F5BC5C90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